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268" w:rsidRPr="00807C9B" w:rsidRDefault="00A46268" w:rsidP="00A4626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Thomas BATEMAN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A46268" w:rsidRPr="00807C9B" w:rsidRDefault="00A46268" w:rsidP="00A4626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Locksmith.</w:t>
      </w:r>
      <w:proofErr w:type="gramEnd"/>
    </w:p>
    <w:p w:rsidR="00A46268" w:rsidRPr="00807C9B" w:rsidRDefault="00A46268" w:rsidP="00A4626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A46268" w:rsidRPr="00807C9B" w:rsidRDefault="00A46268" w:rsidP="00A4626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A46268" w:rsidRPr="00807C9B" w:rsidRDefault="00A46268" w:rsidP="00A4626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Son of Ralph Bateman, locksmith.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(R.F.Y. p.170)</w:t>
      </w:r>
    </w:p>
    <w:p w:rsidR="00A46268" w:rsidRPr="00807C9B" w:rsidRDefault="00A46268" w:rsidP="00A4626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A46268" w:rsidRPr="00807C9B" w:rsidRDefault="00A46268" w:rsidP="00A4626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A46268" w:rsidRPr="00807C9B" w:rsidRDefault="00A46268" w:rsidP="00A46268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1449    He became a Freeman by patrimony.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A46268" w:rsidRPr="00807C9B" w:rsidRDefault="00A46268" w:rsidP="00A4626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A46268" w:rsidRPr="00807C9B" w:rsidRDefault="00A46268" w:rsidP="00A4626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A46268" w:rsidP="00A46268">
      <w:pPr>
        <w:pStyle w:val="NoSpacing"/>
      </w:pPr>
      <w:r w:rsidRPr="00807C9B">
        <w:t>16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268" w:rsidRDefault="00A46268" w:rsidP="00920DE3">
      <w:pPr>
        <w:spacing w:after="0" w:line="240" w:lineRule="auto"/>
      </w:pPr>
      <w:r>
        <w:separator/>
      </w:r>
    </w:p>
  </w:endnote>
  <w:endnote w:type="continuationSeparator" w:id="0">
    <w:p w:rsidR="00A46268" w:rsidRDefault="00A462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268" w:rsidRDefault="00A46268" w:rsidP="00920DE3">
      <w:pPr>
        <w:spacing w:after="0" w:line="240" w:lineRule="auto"/>
      </w:pPr>
      <w:r>
        <w:separator/>
      </w:r>
    </w:p>
  </w:footnote>
  <w:footnote w:type="continuationSeparator" w:id="0">
    <w:p w:rsidR="00A46268" w:rsidRDefault="00A462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68"/>
    <w:rsid w:val="00120749"/>
    <w:rsid w:val="00624CAE"/>
    <w:rsid w:val="00920DE3"/>
    <w:rsid w:val="00A4626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4626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4626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2014-02-14T18:03:00Z</dcterms:created>
  <dcterms:modified xsi:type="dcterms:W3CDTF">2014-02-14T18:04:00Z</dcterms:modified>
</cp:coreProperties>
</file>